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F5FA" w14:textId="77777777" w:rsidR="003F683C" w:rsidRDefault="003F683C" w:rsidP="003F68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SOTHERTON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1445 – 1509)</w:t>
      </w:r>
    </w:p>
    <w:p w14:paraId="518A5362" w14:textId="77777777" w:rsidR="003F683C" w:rsidRDefault="003F683C" w:rsidP="003F683C">
      <w:pPr>
        <w:pStyle w:val="NoSpacing"/>
        <w:rPr>
          <w:rFonts w:cs="Times New Roman"/>
          <w:szCs w:val="24"/>
        </w:rPr>
      </w:pPr>
    </w:p>
    <w:p w14:paraId="42ADAF18" w14:textId="77777777" w:rsidR="003F683C" w:rsidRDefault="003F683C" w:rsidP="003F683C">
      <w:pPr>
        <w:pStyle w:val="NoSpacing"/>
        <w:rPr>
          <w:rFonts w:cs="Times New Roman"/>
          <w:szCs w:val="24"/>
        </w:rPr>
      </w:pPr>
    </w:p>
    <w:p w14:paraId="1C22F30E" w14:textId="77777777" w:rsidR="003F683C" w:rsidRDefault="003F683C" w:rsidP="003F68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Born in Holme on </w:t>
      </w:r>
      <w:proofErr w:type="spellStart"/>
      <w:r>
        <w:rPr>
          <w:rFonts w:cs="Times New Roman"/>
          <w:szCs w:val="24"/>
        </w:rPr>
        <w:t>Spaldington</w:t>
      </w:r>
      <w:proofErr w:type="spellEnd"/>
      <w:r>
        <w:rPr>
          <w:rFonts w:cs="Times New Roman"/>
          <w:szCs w:val="24"/>
        </w:rPr>
        <w:t xml:space="preserve"> Moor, East Riding of Yorkshire.</w:t>
      </w:r>
    </w:p>
    <w:p w14:paraId="03D31092" w14:textId="77777777" w:rsidR="003F683C" w:rsidRDefault="003F683C" w:rsidP="003F68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(“UK and Ireland, Find A Grave Index, 1300s – current”)</w:t>
      </w:r>
    </w:p>
    <w:p w14:paraId="532F5228" w14:textId="77777777" w:rsidR="003F683C" w:rsidRDefault="003F683C" w:rsidP="003F683C">
      <w:pPr>
        <w:pStyle w:val="NoSpacing"/>
        <w:rPr>
          <w:rFonts w:cs="Times New Roman"/>
          <w:szCs w:val="24"/>
        </w:rPr>
      </w:pPr>
    </w:p>
    <w:p w14:paraId="596FAD4F" w14:textId="77777777" w:rsidR="003F683C" w:rsidRDefault="003F683C" w:rsidP="003F683C">
      <w:pPr>
        <w:pStyle w:val="NoSpacing"/>
        <w:rPr>
          <w:rFonts w:cs="Times New Roman"/>
          <w:szCs w:val="24"/>
        </w:rPr>
      </w:pPr>
    </w:p>
    <w:p w14:paraId="2C58954E" w14:textId="77777777" w:rsidR="003F683C" w:rsidRDefault="003F683C" w:rsidP="003F683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5D6490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5DBC" w14:textId="77777777" w:rsidR="003F683C" w:rsidRDefault="003F683C" w:rsidP="009139A6">
      <w:r>
        <w:separator/>
      </w:r>
    </w:p>
  </w:endnote>
  <w:endnote w:type="continuationSeparator" w:id="0">
    <w:p w14:paraId="7183F16D" w14:textId="77777777" w:rsidR="003F683C" w:rsidRDefault="003F683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A7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5AA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2D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1E1B" w14:textId="77777777" w:rsidR="003F683C" w:rsidRDefault="003F683C" w:rsidP="009139A6">
      <w:r>
        <w:separator/>
      </w:r>
    </w:p>
  </w:footnote>
  <w:footnote w:type="continuationSeparator" w:id="0">
    <w:p w14:paraId="2AE27627" w14:textId="77777777" w:rsidR="003F683C" w:rsidRDefault="003F683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A17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AB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94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83C"/>
    <w:rsid w:val="000666E0"/>
    <w:rsid w:val="002510B7"/>
    <w:rsid w:val="003F683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9CCC"/>
  <w15:chartTrackingRefBased/>
  <w15:docId w15:val="{0F5FD0FD-3EF0-401B-91D6-7011D2D1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2023-09-09T20:33:00Z</dcterms:created>
  <dcterms:modified xsi:type="dcterms:W3CDTF">2023-09-09T20:34:00Z</dcterms:modified>
</cp:coreProperties>
</file>